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063F69" w14:textId="77777777" w:rsidR="00B45E55" w:rsidRDefault="00B45E55" w:rsidP="00B45E5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MARMYON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11BB7DA2" w14:textId="77777777" w:rsidR="00B45E55" w:rsidRDefault="00B45E55" w:rsidP="00B45E5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60CF6533" w14:textId="77777777" w:rsidR="00B45E55" w:rsidRDefault="00B45E55" w:rsidP="00B45E5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F6A3BF5" w14:textId="77777777" w:rsidR="00B45E55" w:rsidRDefault="00B45E55" w:rsidP="00B45E5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1492</w:t>
      </w:r>
      <w:r>
        <w:rPr>
          <w:rFonts w:cs="Times New Roman"/>
          <w:szCs w:val="24"/>
        </w:rPr>
        <w:tab/>
        <w:t>He made a plaint of debt against Thomas Colyns of Gloucester,</w:t>
      </w:r>
    </w:p>
    <w:p w14:paraId="798AE517" w14:textId="77777777" w:rsidR="00B45E55" w:rsidRDefault="00B45E55" w:rsidP="00B45E5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spurrier(q.v.), and four others.</w:t>
      </w:r>
    </w:p>
    <w:p w14:paraId="6083A14F" w14:textId="77777777" w:rsidR="00B45E55" w:rsidRDefault="00B45E55" w:rsidP="00B45E5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75675">
          <w:rPr>
            <w:rStyle w:val="Hyperlink"/>
            <w:rFonts w:cs="Times New Roman"/>
            <w:szCs w:val="24"/>
          </w:rPr>
          <w:t>http://aalt.law.uh.edu/Indices/CP40Indices/CP40no919/CP40no919Pl.htm</w:t>
        </w:r>
      </w:hyperlink>
      <w:r>
        <w:rPr>
          <w:rFonts w:cs="Times New Roman"/>
          <w:szCs w:val="24"/>
        </w:rPr>
        <w:t xml:space="preserve"> )</w:t>
      </w:r>
    </w:p>
    <w:p w14:paraId="34D03A94" w14:textId="77777777" w:rsidR="00B45E55" w:rsidRDefault="00B45E55" w:rsidP="00B45E5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3364024E" w14:textId="77777777" w:rsidR="00B45E55" w:rsidRDefault="00B45E55" w:rsidP="00B45E5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EB92934" w14:textId="77777777" w:rsidR="00B45E55" w:rsidRDefault="00B45E55" w:rsidP="00B45E5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 May 2024</w:t>
      </w:r>
    </w:p>
    <w:p w14:paraId="49956A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B400A" w14:textId="77777777" w:rsidR="00B45E55" w:rsidRDefault="00B45E55" w:rsidP="009139A6">
      <w:r>
        <w:separator/>
      </w:r>
    </w:p>
  </w:endnote>
  <w:endnote w:type="continuationSeparator" w:id="0">
    <w:p w14:paraId="3B40B424" w14:textId="77777777" w:rsidR="00B45E55" w:rsidRDefault="00B45E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9FD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606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1CC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3657E0" w14:textId="77777777" w:rsidR="00B45E55" w:rsidRDefault="00B45E55" w:rsidP="009139A6">
      <w:r>
        <w:separator/>
      </w:r>
    </w:p>
  </w:footnote>
  <w:footnote w:type="continuationSeparator" w:id="0">
    <w:p w14:paraId="1593DF56" w14:textId="77777777" w:rsidR="00B45E55" w:rsidRDefault="00B45E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DE0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3A3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BE7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E55"/>
    <w:rsid w:val="000666E0"/>
    <w:rsid w:val="002510B7"/>
    <w:rsid w:val="00270799"/>
    <w:rsid w:val="005C130B"/>
    <w:rsid w:val="00826F5C"/>
    <w:rsid w:val="00882100"/>
    <w:rsid w:val="009139A6"/>
    <w:rsid w:val="009411C2"/>
    <w:rsid w:val="009448BB"/>
    <w:rsid w:val="00947624"/>
    <w:rsid w:val="00A3176C"/>
    <w:rsid w:val="00AE65F8"/>
    <w:rsid w:val="00B45E55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7C282"/>
  <w15:chartTrackingRefBased/>
  <w15:docId w15:val="{38A193B2-E05B-402E-A0CE-67F492F12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5E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9/CP40no91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2024-05-20T08:51:00Z</dcterms:created>
  <dcterms:modified xsi:type="dcterms:W3CDTF">2024-05-20T08:55:00Z</dcterms:modified>
</cp:coreProperties>
</file>